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C50A5C" w14:textId="77777777"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14:paraId="462B5FA3" w14:textId="77777777"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14:paraId="0900BF91" w14:textId="77777777"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14:paraId="7CC1DEDC" w14:textId="77777777" w:rsidR="00177998" w:rsidRDefault="00177998">
      <w:pPr>
        <w:framePr w:w="11630" w:h="732" w:hRule="exact" w:hSpace="187" w:wrap="around" w:vAnchor="page" w:hAnchor="page" w:x="298" w:y="851"/>
        <w:jc w:val="center"/>
      </w:pPr>
    </w:p>
    <w:p w14:paraId="348F9F2D" w14:textId="77777777" w:rsidR="00177998" w:rsidRPr="00A87614" w:rsidRDefault="006A48C8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 w:rsidR="00177998"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515AE0">
        <w:rPr>
          <w:rFonts w:ascii="Times New Roman" w:hAnsi="Times New Roman"/>
          <w:smallCaps/>
          <w:noProof/>
          <w:sz w:val="20"/>
        </w:rPr>
        <w:t>12 August, 2017</w:t>
      </w:r>
      <w:r>
        <w:rPr>
          <w:rFonts w:ascii="Times New Roman" w:hAnsi="Times New Roman"/>
          <w:smallCaps/>
          <w:sz w:val="20"/>
        </w:rPr>
        <w:fldChar w:fldCharType="end"/>
      </w:r>
    </w:p>
    <w:p w14:paraId="04DA4191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4411FE57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5700F374" w14:textId="77777777" w:rsidR="00D61C92" w:rsidRDefault="00D61C92" w:rsidP="00D61C92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Mike Prasad</w:t>
      </w:r>
    </w:p>
    <w:p w14:paraId="5A887E68" w14:textId="77777777" w:rsidR="00D61C92" w:rsidRDefault="00D61C92" w:rsidP="00D61C92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340 – 15</w:t>
      </w:r>
      <w:r w:rsidRPr="00C04D3C">
        <w:rPr>
          <w:rFonts w:ascii="Times New Roman" w:hAnsi="Times New Roman"/>
          <w:szCs w:val="24"/>
          <w:vertAlign w:val="superscript"/>
        </w:rPr>
        <w:t>th</w:t>
      </w:r>
      <w:r>
        <w:rPr>
          <w:rFonts w:ascii="Times New Roman" w:hAnsi="Times New Roman"/>
          <w:szCs w:val="24"/>
        </w:rPr>
        <w:t xml:space="preserve"> Avenue</w:t>
      </w:r>
    </w:p>
    <w:p w14:paraId="416650BF" w14:textId="77777777" w:rsidR="00D61C92" w:rsidRDefault="00D61C92" w:rsidP="00D61C92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Seattle, WA  98122</w:t>
      </w:r>
    </w:p>
    <w:p w14:paraId="0D34779F" w14:textId="77777777" w:rsidR="00D61C92" w:rsidRDefault="00D61C92" w:rsidP="00D61C92">
      <w:pPr>
        <w:rPr>
          <w:rFonts w:ascii="Times New Roman" w:hAnsi="Times New Roman"/>
          <w:szCs w:val="24"/>
        </w:rPr>
      </w:pPr>
    </w:p>
    <w:p w14:paraId="30DDC623" w14:textId="77777777" w:rsidR="00D61C92" w:rsidRDefault="00D61C92" w:rsidP="00D61C92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Dear Mike:</w:t>
      </w:r>
    </w:p>
    <w:p w14:paraId="4706E91B" w14:textId="77777777" w:rsidR="00D61C92" w:rsidRDefault="00D61C92" w:rsidP="00D61C92">
      <w:pPr>
        <w:rPr>
          <w:rFonts w:ascii="Times New Roman" w:hAnsi="Times New Roman"/>
          <w:szCs w:val="24"/>
        </w:rPr>
      </w:pPr>
    </w:p>
    <w:p w14:paraId="6F299A15" w14:textId="77777777" w:rsidR="00D61C92" w:rsidRDefault="00D61C92" w:rsidP="00D61C92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Enclosed is the CD from the </w:t>
      </w:r>
      <w:r>
        <w:rPr>
          <w:rFonts w:ascii="Times New Roman" w:hAnsi="Times New Roman"/>
          <w:i/>
          <w:szCs w:val="24"/>
        </w:rPr>
        <w:t>State v. Prasad</w:t>
      </w:r>
      <w:r>
        <w:rPr>
          <w:rFonts w:ascii="Times New Roman" w:hAnsi="Times New Roman"/>
          <w:szCs w:val="24"/>
        </w:rPr>
        <w:t>, Case No. 95-1-0813-0 case, Statement of Sunila Devi.  You should keep this CD with your documents at home.</w:t>
      </w:r>
    </w:p>
    <w:p w14:paraId="50808B8E" w14:textId="77777777" w:rsidR="00D61C92" w:rsidRDefault="00D61C92" w:rsidP="00D61C92">
      <w:pPr>
        <w:jc w:val="both"/>
        <w:rPr>
          <w:rFonts w:ascii="Times New Roman" w:hAnsi="Times New Roman"/>
          <w:szCs w:val="24"/>
        </w:rPr>
      </w:pPr>
    </w:p>
    <w:p w14:paraId="6E76AA63" w14:textId="4250FEFD" w:rsidR="00D61C92" w:rsidRPr="00EB6125" w:rsidRDefault="00D61C92" w:rsidP="00D61C92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Hope you are doing well, Mike!  </w:t>
      </w:r>
      <w:bookmarkStart w:id="0" w:name="_GoBack"/>
      <w:bookmarkEnd w:id="0"/>
    </w:p>
    <w:p w14:paraId="2A08F956" w14:textId="77777777" w:rsidR="00D61C92" w:rsidRDefault="00D61C92" w:rsidP="00D61C92">
      <w:pPr>
        <w:rPr>
          <w:rFonts w:ascii="Times New Roman" w:hAnsi="Times New Roman"/>
          <w:szCs w:val="24"/>
        </w:rPr>
      </w:pPr>
    </w:p>
    <w:p w14:paraId="35522CB0" w14:textId="77777777" w:rsidR="00D61C92" w:rsidRDefault="00D61C92" w:rsidP="00D61C92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Sincerely,</w:t>
      </w:r>
    </w:p>
    <w:p w14:paraId="2C892A9D" w14:textId="77777777" w:rsidR="00D61C92" w:rsidRDefault="00D61C92" w:rsidP="00D61C92">
      <w:pPr>
        <w:rPr>
          <w:rFonts w:ascii="Times New Roman" w:hAnsi="Times New Roman"/>
          <w:szCs w:val="24"/>
        </w:rPr>
      </w:pPr>
    </w:p>
    <w:p w14:paraId="2534983C" w14:textId="77777777" w:rsidR="00D61C92" w:rsidRDefault="00D61C92" w:rsidP="00D61C92">
      <w:pPr>
        <w:rPr>
          <w:rFonts w:ascii="Times New Roman" w:hAnsi="Times New Roman"/>
          <w:szCs w:val="24"/>
        </w:rPr>
      </w:pPr>
    </w:p>
    <w:p w14:paraId="6DC10F69" w14:textId="77777777" w:rsidR="00D61C92" w:rsidRDefault="00D61C92" w:rsidP="00D61C92">
      <w:pPr>
        <w:rPr>
          <w:rFonts w:ascii="Times New Roman" w:hAnsi="Times New Roman"/>
          <w:szCs w:val="24"/>
        </w:rPr>
      </w:pPr>
    </w:p>
    <w:p w14:paraId="22791247" w14:textId="77777777" w:rsidR="00D61C92" w:rsidRDefault="00D61C92" w:rsidP="00D61C92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Christine Phillips</w:t>
      </w:r>
    </w:p>
    <w:p w14:paraId="19BEED43" w14:textId="77777777" w:rsidR="00D61C92" w:rsidRDefault="00D61C92" w:rsidP="00D61C92">
      <w:pPr>
        <w:rPr>
          <w:rFonts w:ascii="Times New Roman" w:hAnsi="Times New Roman"/>
          <w:szCs w:val="24"/>
        </w:rPr>
      </w:pPr>
    </w:p>
    <w:p w14:paraId="4CA0D10C" w14:textId="77777777" w:rsidR="00D61C92" w:rsidRPr="00D61C92" w:rsidRDefault="00D61C92" w:rsidP="00D61C92">
      <w:pPr>
        <w:rPr>
          <w:rFonts w:ascii="Times New Roman" w:hAnsi="Times New Roman"/>
          <w:sz w:val="20"/>
        </w:rPr>
      </w:pPr>
      <w:r w:rsidRPr="00D61C92">
        <w:rPr>
          <w:rFonts w:ascii="Times New Roman" w:hAnsi="Times New Roman"/>
          <w:sz w:val="20"/>
        </w:rPr>
        <w:t>Enclosures</w:t>
      </w:r>
    </w:p>
    <w:p w14:paraId="03636648" w14:textId="77777777" w:rsidR="007C7A69" w:rsidRPr="007C7A69" w:rsidRDefault="007C7A69" w:rsidP="007C7A69">
      <w:pPr>
        <w:jc w:val="both"/>
        <w:rPr>
          <w:rFonts w:ascii="Times New Roman" w:hAnsi="Times New Roman"/>
          <w:szCs w:val="24"/>
        </w:rPr>
      </w:pPr>
    </w:p>
    <w:sectPr w:rsidR="007C7A69" w:rsidRPr="007C7A69" w:rsidSect="00344812">
      <w:footerReference w:type="default" r:id="rId7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4394BF" w14:textId="77777777" w:rsidR="00D42F41" w:rsidRDefault="00D42F41">
      <w:r>
        <w:separator/>
      </w:r>
    </w:p>
  </w:endnote>
  <w:endnote w:type="continuationSeparator" w:id="0">
    <w:p w14:paraId="204D58CE" w14:textId="77777777" w:rsidR="00D42F41" w:rsidRDefault="00D42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MT"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CA463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</w:p>
  <w:p w14:paraId="778B5CD4" w14:textId="77777777" w:rsidR="00A53D73" w:rsidRDefault="00626345" w:rsidP="00B1416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701 Millennium Tower</w:t>
    </w:r>
    <w:r w:rsidR="00177998">
      <w:rPr>
        <w:rFonts w:ascii="Garamond" w:hAnsi="Garamond"/>
        <w:b/>
        <w:i/>
        <w:sz w:val="18"/>
      </w:rPr>
      <w:t xml:space="preserve"> </w:t>
    </w:r>
    <w:r w:rsidR="00B14164">
      <w:rPr>
        <w:rFonts w:ascii="Garamond" w:hAnsi="Garamond"/>
        <w:b/>
        <w:i/>
        <w:sz w:val="18"/>
      </w:rPr>
      <w:t xml:space="preserve">   </w:t>
    </w:r>
    <w:r w:rsidR="00567FF2">
      <w:rPr>
        <w:rFonts w:ascii="Garamond" w:hAnsi="Garamond"/>
        <w:b/>
        <w:i/>
        <w:sz w:val="18"/>
      </w:rPr>
      <w:t>719 Second Avenue</w:t>
    </w:r>
  </w:p>
  <w:p w14:paraId="38751C50" w14:textId="77777777" w:rsidR="00177998" w:rsidRDefault="00626345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Seattle, Washington  98104</w:t>
    </w:r>
    <w:r w:rsidR="00177998">
      <w:rPr>
        <w:rFonts w:ascii="Garamond" w:hAnsi="Garamond"/>
        <w:b/>
        <w:i/>
        <w:sz w:val="18"/>
      </w:rPr>
      <w:t xml:space="preserve">   </w:t>
    </w:r>
  </w:p>
  <w:p w14:paraId="7FCC0718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(voice)</w:t>
    </w:r>
    <w:r w:rsidR="00B14164">
      <w:rPr>
        <w:rFonts w:ascii="Garamond" w:hAnsi="Garamond"/>
        <w:b/>
        <w:i/>
        <w:sz w:val="18"/>
      </w:rPr>
      <w:t xml:space="preserve">   206.770.7215 (fax)</w:t>
    </w:r>
  </w:p>
  <w:p w14:paraId="51392259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14:paraId="17E78946" w14:textId="77777777" w:rsidR="00177998" w:rsidRDefault="00177998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14:paraId="288A0D36" w14:textId="78381306" w:rsidR="00177998" w:rsidRDefault="00D61C92">
    <w:pPr>
      <w:pStyle w:val="Footer"/>
      <w:jc w:val="center"/>
      <w:rPr>
        <w:rFonts w:ascii="Garamond" w:hAnsi="Garamond"/>
        <w:b/>
        <w:i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394C0CF0" wp14:editId="04CAEECE">
              <wp:simplePos x="0" y="0"/>
              <wp:positionH relativeFrom="column">
                <wp:posOffset>-868045</wp:posOffset>
              </wp:positionH>
              <wp:positionV relativeFrom="page">
                <wp:posOffset>9418320</wp:posOffset>
              </wp:positionV>
              <wp:extent cx="1920240" cy="258445"/>
              <wp:effectExtent l="0" t="0" r="10160" b="0"/>
              <wp:wrapTight wrapText="bothSides">
                <wp:wrapPolygon edited="0">
                  <wp:start x="0" y="0"/>
                  <wp:lineTo x="0" y="19106"/>
                  <wp:lineTo x="21429" y="19106"/>
                  <wp:lineTo x="21429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9924A3" w14:textId="77777777" w:rsidR="00177998" w:rsidRDefault="00177998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 w:rsidR="006A48C8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 w:rsidR="006A48C8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D61C92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 w:rsidR="006A48C8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14:paraId="4F1F45B3" w14:textId="77777777" w:rsidR="00177998" w:rsidRDefault="006A48C8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 w:rsidR="00177998"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 w:rsidR="00626345"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Document4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14:paraId="7DC1BE9D" w14:textId="77777777" w:rsidR="00177998" w:rsidRDefault="00177998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4C0CF0"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35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" o:allowincell="f" stroked="f">
              <v:textbox>
                <w:txbxContent>
                  <w:p w14:paraId="359924A3" w14:textId="77777777" w:rsidR="00177998" w:rsidRDefault="00177998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 w:rsidR="006A48C8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 w:rsidR="006A48C8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D61C92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 w:rsidR="006A48C8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14:paraId="4F1F45B3" w14:textId="77777777" w:rsidR="00177998" w:rsidRDefault="006A48C8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 w:rsidR="00177998"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 w:rsidR="00626345"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Document4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14:paraId="7DC1BE9D" w14:textId="77777777" w:rsidR="00177998" w:rsidRDefault="00177998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177998">
      <w:rPr>
        <w:rFonts w:ascii="Garamond" w:hAnsi="Garamond"/>
        <w:b/>
        <w:smallCaps/>
        <w:sz w:val="14"/>
      </w:rPr>
      <w:t>Member: American Immigration Lawyers Association</w:t>
    </w:r>
  </w:p>
  <w:p w14:paraId="53298EBB" w14:textId="77777777" w:rsidR="00177998" w:rsidRDefault="001779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149BFA" w14:textId="77777777" w:rsidR="00D42F41" w:rsidRDefault="00D42F41">
      <w:r>
        <w:separator/>
      </w:r>
    </w:p>
  </w:footnote>
  <w:footnote w:type="continuationSeparator" w:id="0">
    <w:p w14:paraId="790E4179" w14:textId="77777777" w:rsidR="00D42F41" w:rsidRDefault="00D42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71B67"/>
    <w:multiLevelType w:val="multilevel"/>
    <w:tmpl w:val="0054E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4C5A56"/>
    <w:multiLevelType w:val="multilevel"/>
    <w:tmpl w:val="BB8C7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printFractionalCharacterWidth/>
  <w:embedSystemFonts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345"/>
    <w:rsid w:val="000305AC"/>
    <w:rsid w:val="000A229B"/>
    <w:rsid w:val="00134E24"/>
    <w:rsid w:val="00177998"/>
    <w:rsid w:val="001A784D"/>
    <w:rsid w:val="001C1F65"/>
    <w:rsid w:val="001E173B"/>
    <w:rsid w:val="002D2C95"/>
    <w:rsid w:val="00344812"/>
    <w:rsid w:val="00403CFA"/>
    <w:rsid w:val="00515AE0"/>
    <w:rsid w:val="0052414F"/>
    <w:rsid w:val="00554788"/>
    <w:rsid w:val="00567FF2"/>
    <w:rsid w:val="005B2CE4"/>
    <w:rsid w:val="00626345"/>
    <w:rsid w:val="006A48C8"/>
    <w:rsid w:val="006A6C50"/>
    <w:rsid w:val="006D289A"/>
    <w:rsid w:val="007C05A7"/>
    <w:rsid w:val="007C7A69"/>
    <w:rsid w:val="008957EE"/>
    <w:rsid w:val="0095749E"/>
    <w:rsid w:val="009B1544"/>
    <w:rsid w:val="00A53D73"/>
    <w:rsid w:val="00A87614"/>
    <w:rsid w:val="00A97A98"/>
    <w:rsid w:val="00B11FBE"/>
    <w:rsid w:val="00B14164"/>
    <w:rsid w:val="00BC4979"/>
    <w:rsid w:val="00C604D3"/>
    <w:rsid w:val="00D42F41"/>
    <w:rsid w:val="00D61C92"/>
    <w:rsid w:val="00E553BA"/>
    <w:rsid w:val="00E73970"/>
    <w:rsid w:val="00F2602A"/>
    <w:rsid w:val="00F60784"/>
    <w:rsid w:val="00F86059"/>
    <w:rsid w:val="00F96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D0CA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  <w:style w:type="character" w:customStyle="1" w:styleId="apple-converted-space">
    <w:name w:val="apple-converted-space"/>
    <w:basedOn w:val="DefaultParagraphFont"/>
    <w:rsid w:val="007C7A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2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4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5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0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3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9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8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Pessoa/Users/Pessoa/Desktop/MI%20Law%20offi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 Law office.dotx</Template>
  <TotalTime>1</TotalTime>
  <Pages>1</Pages>
  <Words>55</Words>
  <Characters>320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subject/>
  <dc:creator>Christine Ann Phillips</dc:creator>
  <cp:keywords/>
  <dc:description/>
  <cp:lastModifiedBy>Christine A. Phillips</cp:lastModifiedBy>
  <cp:revision>2</cp:revision>
  <cp:lastPrinted>2010-09-04T03:20:00Z</cp:lastPrinted>
  <dcterms:created xsi:type="dcterms:W3CDTF">2017-08-12T18:47:00Z</dcterms:created>
  <dcterms:modified xsi:type="dcterms:W3CDTF">2017-08-12T18:47:00Z</dcterms:modified>
</cp:coreProperties>
</file>